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CEC20" w14:textId="77777777" w:rsidR="00676B28" w:rsidRDefault="00676B28" w:rsidP="0067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WESTON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83B9504" w14:textId="77777777" w:rsidR="00676B28" w:rsidRDefault="00676B28" w:rsidP="00676B28">
      <w:pPr>
        <w:rPr>
          <w:rFonts w:ascii="Times New Roman" w:hAnsi="Times New Roman" w:cs="Times New Roman"/>
        </w:rPr>
      </w:pPr>
    </w:p>
    <w:p w14:paraId="30D08B01" w14:textId="77777777" w:rsidR="00676B28" w:rsidRDefault="00676B28" w:rsidP="00676B28">
      <w:pPr>
        <w:rPr>
          <w:rFonts w:ascii="Times New Roman" w:hAnsi="Times New Roman" w:cs="Times New Roman"/>
        </w:rPr>
      </w:pPr>
    </w:p>
    <w:p w14:paraId="4B7162F4" w14:textId="77777777" w:rsidR="00676B28" w:rsidRDefault="00676B28" w:rsidP="0067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Edmonson</w:t>
      </w:r>
      <w:proofErr w:type="spellEnd"/>
      <w:r>
        <w:rPr>
          <w:rFonts w:ascii="Times New Roman" w:hAnsi="Times New Roman" w:cs="Times New Roman"/>
        </w:rPr>
        <w:t xml:space="preserve"> of Lancaster(q.v.) and</w:t>
      </w:r>
    </w:p>
    <w:p w14:paraId="57EE1051" w14:textId="77777777" w:rsidR="00676B28" w:rsidRDefault="00676B28" w:rsidP="0067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Edmonson</w:t>
      </w:r>
      <w:proofErr w:type="spellEnd"/>
      <w:r>
        <w:rPr>
          <w:rFonts w:ascii="Times New Roman" w:hAnsi="Times New Roman" w:cs="Times New Roman"/>
        </w:rPr>
        <w:t xml:space="preserve"> of Lancaster(q.v.).</w:t>
      </w:r>
    </w:p>
    <w:p w14:paraId="62F4DFEC" w14:textId="77777777" w:rsidR="00676B28" w:rsidRDefault="00676B28" w:rsidP="0067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73F3B2C" w14:textId="77777777" w:rsidR="00676B28" w:rsidRDefault="00676B28" w:rsidP="00676B28">
      <w:pPr>
        <w:rPr>
          <w:rFonts w:ascii="Times New Roman" w:hAnsi="Times New Roman" w:cs="Times New Roman"/>
        </w:rPr>
      </w:pPr>
    </w:p>
    <w:p w14:paraId="7FCDEA09" w14:textId="77777777" w:rsidR="00676B28" w:rsidRDefault="00676B28" w:rsidP="00676B28">
      <w:pPr>
        <w:rPr>
          <w:rFonts w:ascii="Times New Roman" w:hAnsi="Times New Roman" w:cs="Times New Roman"/>
        </w:rPr>
      </w:pPr>
    </w:p>
    <w:p w14:paraId="1998606B" w14:textId="77777777" w:rsidR="00676B28" w:rsidRDefault="00676B28" w:rsidP="00676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April 2019</w:t>
      </w:r>
    </w:p>
    <w:p w14:paraId="2902A443" w14:textId="77777777" w:rsidR="006B2F86" w:rsidRPr="00E71FC3" w:rsidRDefault="00676B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6215E" w14:textId="77777777" w:rsidR="00676B28" w:rsidRDefault="00676B28" w:rsidP="00E71FC3">
      <w:r>
        <w:separator/>
      </w:r>
    </w:p>
  </w:endnote>
  <w:endnote w:type="continuationSeparator" w:id="0">
    <w:p w14:paraId="2CD6E18C" w14:textId="77777777" w:rsidR="00676B28" w:rsidRDefault="00676B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49D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45782" w14:textId="77777777" w:rsidR="00676B28" w:rsidRDefault="00676B28" w:rsidP="00E71FC3">
      <w:r>
        <w:separator/>
      </w:r>
    </w:p>
  </w:footnote>
  <w:footnote w:type="continuationSeparator" w:id="0">
    <w:p w14:paraId="5ED686A9" w14:textId="77777777" w:rsidR="00676B28" w:rsidRDefault="00676B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B28"/>
    <w:rsid w:val="001A7C09"/>
    <w:rsid w:val="00577BD5"/>
    <w:rsid w:val="00656CBA"/>
    <w:rsid w:val="00676B28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9383F"/>
  <w15:chartTrackingRefBased/>
  <w15:docId w15:val="{27D8D6FF-4927-4FF5-BF35-A97AC4292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B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2019-04-11T19:39:00Z</dcterms:created>
  <dcterms:modified xsi:type="dcterms:W3CDTF">2019-04-11T19:39:00Z</dcterms:modified>
</cp:coreProperties>
</file>